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53156e2" w14:textId="53156e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8E5B71">
        <w:t>134</w:t>
      </w:r>
      <w:r w:rsidR="00AA2FC4">
        <w:t>/</w:t>
      </w:r>
      <w:r w:rsidR="00E036A8">
        <w:t>20</w:t>
      </w:r>
      <w:r w:rsidR="00085B51">
        <w:t>-</w:t>
      </w:r>
      <w:r w:rsidR="000500D7">
        <w:t>12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500D7">
        <w:t>23</w:t>
      </w:r>
      <w:r w:rsidR="000E039A">
        <w:t xml:space="preserve">. </w:t>
      </w:r>
      <w:r w:rsidR="000500D7">
        <w:t>rujna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E5B71">
        <w:rPr>
          <w:lang w:eastAsia="en-US"/>
        </w:rPr>
        <w:t>VIKTORIA &amp; VIKTORIA j.</w:t>
      </w:r>
      <w:r w:rsidRPr="00E7460D" w:rsidR="008E5B71">
        <w:rPr>
          <w:lang w:eastAsia="en-US"/>
        </w:rPr>
        <w:t>d.o.o.</w:t>
      </w:r>
      <w:r w:rsidR="008E5B71">
        <w:rPr>
          <w:lang w:eastAsia="en-US"/>
        </w:rPr>
        <w:t xml:space="preserve"> Vrsi</w:t>
      </w:r>
      <w:r w:rsidRPr="00E7460D" w:rsidR="008E5B71">
        <w:rPr>
          <w:lang w:eastAsia="en-US"/>
        </w:rPr>
        <w:t xml:space="preserve">, </w:t>
      </w:r>
      <w:r w:rsidR="008E5B71">
        <w:rPr>
          <w:lang w:eastAsia="en-US"/>
        </w:rPr>
        <w:t>Modrići I Ulica 7</w:t>
      </w:r>
      <w:r w:rsidRPr="00983E26" w:rsidR="008E5B71">
        <w:rPr>
          <w:lang w:eastAsia="en-US"/>
        </w:rPr>
        <w:t xml:space="preserve">, OIB: </w:t>
      </w:r>
      <w:r w:rsidR="008E5B71">
        <w:rPr>
          <w:lang w:eastAsia="en-US"/>
        </w:rPr>
        <w:t>17982383322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150801">
      <w:pPr>
        <w:jc w:val="both"/>
      </w:pPr>
      <w:r>
        <w:t xml:space="preserve">Početak u </w:t>
      </w:r>
      <w:r w:rsidR="000500D7">
        <w:t>9</w:t>
      </w:r>
      <w:r w:rsidR="00076762">
        <w:t>,</w:t>
      </w:r>
      <w:r w:rsidR="000500D7">
        <w:t>00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0500D7" w:rsidP="000500D7" w:rsidRDefault="000500D7">
      <w:pPr>
        <w:jc w:val="both"/>
      </w:pPr>
      <w:r w:rsidRPr="00816C78">
        <w:t>Za stečajnog dužnika:</w:t>
      </w:r>
      <w:r>
        <w:t xml:space="preserve"> </w:t>
      </w:r>
      <w:r w:rsidR="00F76ADE">
        <w:t>nitko, dostava uredna</w:t>
      </w:r>
    </w:p>
    <w:p w:rsidRPr="00816C78" w:rsidR="000500D7" w:rsidP="000500D7" w:rsidRDefault="000500D7">
      <w:pPr>
        <w:jc w:val="both"/>
      </w:pPr>
      <w:r w:rsidRPr="00816C78">
        <w:t xml:space="preserve">                                       </w:t>
      </w:r>
    </w:p>
    <w:p w:rsidR="000500D7" w:rsidP="000500D7" w:rsidRDefault="000500D7">
      <w:pPr>
        <w:jc w:val="both"/>
      </w:pPr>
      <w:r w:rsidRPr="00816C78">
        <w:t>Za predlagatelja</w:t>
      </w:r>
      <w:r>
        <w:t>:  nitko</w:t>
      </w:r>
    </w:p>
    <w:p w:rsidR="000500D7" w:rsidP="000500D7" w:rsidRDefault="000500D7">
      <w:pPr>
        <w:jc w:val="both"/>
      </w:pPr>
    </w:p>
    <w:p w:rsidRPr="002528EB" w:rsidR="000500D7" w:rsidP="000500D7" w:rsidRDefault="000500D7">
      <w:pPr>
        <w:jc w:val="both"/>
      </w:pPr>
      <w:r>
        <w:t>Sudac donosi</w:t>
      </w:r>
    </w:p>
    <w:p w:rsidRPr="002528EB" w:rsidR="000500D7" w:rsidP="000500D7" w:rsidRDefault="000500D7">
      <w:pPr>
        <w:jc w:val="center"/>
      </w:pPr>
      <w:r w:rsidRPr="002528EB">
        <w:t xml:space="preserve">r j e š e nj e </w:t>
      </w:r>
    </w:p>
    <w:p w:rsidRPr="002528EB" w:rsidR="000500D7" w:rsidP="000500D7" w:rsidRDefault="000500D7">
      <w:pPr>
        <w:jc w:val="center"/>
      </w:pPr>
    </w:p>
    <w:p w:rsidRPr="007A3E16" w:rsidR="000500D7" w:rsidP="000500D7" w:rsidRDefault="00F76ADE">
      <w:pPr>
        <w:jc w:val="both"/>
      </w:pPr>
      <w:r>
        <w:t xml:space="preserve">Nema uvjeta za održavanje današnjeg ročišta. </w:t>
      </w:r>
      <w:r w:rsidRPr="007A3E16" w:rsidR="000500D7">
        <w:t>Odluka će biti donesena u zakonskom roku.</w:t>
      </w:r>
    </w:p>
    <w:p w:rsidR="00891216" w:rsidP="003A22A8" w:rsidRDefault="00891216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1D5F33">
        <w:t>9,05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AD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E5B71">
      <w:t>134</w:t>
    </w:r>
    <w:r w:rsidR="00B80BDA">
      <w:t>/</w:t>
    </w:r>
    <w:r w:rsidR="00E84861">
      <w:t>20</w:t>
    </w:r>
    <w:r w:rsidR="00E036A8">
      <w:t>20</w:t>
    </w:r>
    <w:r w:rsidR="0074759D">
      <w:t>-</w:t>
    </w:r>
    <w:r w:rsidR="000500D7">
      <w:t>12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00D7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122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5F33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22AD1"/>
    <w:rsid w:val="0053278A"/>
    <w:rsid w:val="00534A25"/>
    <w:rsid w:val="00554D2C"/>
    <w:rsid w:val="00557333"/>
    <w:rsid w:val="00572266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216"/>
    <w:rsid w:val="00891558"/>
    <w:rsid w:val="0089180E"/>
    <w:rsid w:val="00891DCF"/>
    <w:rsid w:val="00892C55"/>
    <w:rsid w:val="00896969"/>
    <w:rsid w:val="008A198B"/>
    <w:rsid w:val="008A632E"/>
    <w:rsid w:val="008A6A8E"/>
    <w:rsid w:val="008C165F"/>
    <w:rsid w:val="008C3865"/>
    <w:rsid w:val="008C5584"/>
    <w:rsid w:val="008D5FBF"/>
    <w:rsid w:val="008E45C0"/>
    <w:rsid w:val="008E4D8D"/>
    <w:rsid w:val="008E5B71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76ADE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461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61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612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612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612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46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1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23. rujna 2020.</izvorni_sadrzaj>
    <derivirana_varijabla naziv="DomainObject.StvarniPocetakDatum_1">23. rujna 2020.</derivirana_varijabla>
  </DomainObject.StvarniPocetakDatum>
  <DomainObject.StvarniZavrsetakDatum>
    <izvorni_sadrzaj>23. rujna 2020.</izvorni_sadrzaj>
    <derivirana_varijabla naziv="DomainObject.StvarniZavrsetakDatum_1">23. rujna 2020.</derivirana_varijabla>
  </DomainObject.StvarniZavrsetakDatum>
  <DomainObject.PlaniraniZavrsetakDatum>
    <izvorni_sadrzaj>23. rujna 2020.</izvorni_sadrzaj>
    <derivirana_varijabla naziv="DomainObject.PlaniraniZavrsetakDatum_1">23. rujna 2020.</derivirana_varijabla>
  </DomainObject.PlaniraniZavrsetakDatum>
  <DomainObject.PlaniraniPocetakDatum>
    <izvorni_sadrzaj>23. rujna 2020.</izvorni_sadrzaj>
    <derivirana_varijabla naziv="DomainObject.PlaniraniPocetakDatum_1">23. rujna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rujna 2020.</izvorni_sadrzaj>
    <derivirana_varijabla naziv="DomainObject.Zapisnik.DatumKreiranja_1">23.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St-134/2020-11</izvorni_sadrzaj>
    <derivirana_varijabla naziv="DomainObject.Zapisnik.Oznaka_1">St-134/2020-11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2020.</izvorni_sadrzaj>
    <derivirana_varijabla naziv="DomainObject.Predmet.DatumIzradeOptuznogAkta_1">25. ožujka 2020.</derivirana_varijabla>
  </DomainObject.Predmet.DatumIzradeOptuznogAkta>
  <DomainObject.Predmet.DatumIzradeOptuznogAktaFormated>
    <izvorni_sadrzaj>25.3.2020.</izvorni_sadrzaj>
    <derivirana_varijabla naziv="DomainObject.Predmet.DatumIzradeOptuznogAktaFormated_1">25.3.2020.</derivirana_varijabla>
  </DomainObject.Predmet.DatumIzradeOptuznogAktaFormated>
  <DomainObject.Predmet.DatumOsnivanja>
    <izvorni_sadrzaj>26. ožujka 2020.</izvorni_sadrzaj>
    <derivirana_varijabla naziv="DomainObject.Predmet.DatumOsnivanja_1">26.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2020.</izvorni_sadrzaj>
    <derivirana_varijabla naziv="DomainObject.Predmet.DatumPrimitkaOptuznogAkta_1">25.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St-134/2020</izvorni_sadrzaj>
    <derivirana_varijabla naziv="DomainObject.Predmet.OznakaBroj_1">St-134/2020</derivirana_varijabla>
  </DomainObject.Predmet.OznakaBroj>
  <DomainObject.Predmet.OznakaBrojOptuznogAkta>
    <izvorni_sadrzaj>04-06-20-1643</izvorni_sadrzaj>
    <derivirana_varijabla naziv="DomainObject.Predmet.OznakaBrojOptuznogAkta_1">04-06-20-1643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VIKTORIA &amp; VIKTORIA j.d.o.o. za pekarstvo i trgovinu</izvorni_sadrzaj>
    <derivirana_varijabla naziv="DomainObject.Predmet.ProtustrankaFormated_1">  VIKTORIA &amp; VIKTORIA j.d.o.o. za pekarstvo i trgovinu</derivirana_varijabla>
  </DomainObject.Predmet.ProtustrankaFormated>
  <DomainObject.Predmet.ProtustrankaFormatedOIB>
    <izvorni_sadrzaj>  VIKTORIA &amp; VIKTORIA j.d.o.o. za pekarstvo i trgovinu, OIB 17982383322</izvorni_sadrzaj>
    <derivirana_varijabla naziv="DomainObject.Predmet.ProtustrankaFormatedOIB_1">  VIKTORIA &amp; VIKTORIA j.d.o.o. za pekarstvo i trgovinu, OIB 17982383322</derivirana_varijabla>
  </DomainObject.Predmet.ProtustrankaFormatedOIB>
  <DomainObject.Predmet.ProtustrankaFormatedWithAdress>
    <izvorni_sadrzaj> VIKTORIA &amp; VIKTORIA j.d.o.o. za pekarstvo i trgovinu, Modrići I Ulica 7, 23235 Vrsi</izvorni_sadrzaj>
    <derivirana_varijabla naziv="DomainObject.Predmet.ProtustrankaFormatedWithAdress_1"> VIKTORIA &amp; VIKTORIA j.d.o.o. za pekarstvo i trgovinu, Modrići I Ulica 7, 23235 Vrsi</derivirana_varijabla>
  </DomainObject.Predmet.ProtustrankaFormatedWithAdress>
  <DomainObject.Predmet.ProtustrankaFormatedWithAdressOIB>
    <izvorni_sadrzaj> VIKTORIA &amp; VIKTORIA j.d.o.o. za pekarstvo i trgovinu, OIB 17982383322, Modrići I Ulica 7, 23235 Vrsi</izvorni_sadrzaj>
    <derivirana_varijabla naziv="DomainObject.Predmet.ProtustrankaFormatedWithAdressOIB_1"> VIKTORIA &amp; VIKTORIA j.d.o.o. za pekarstvo i trgovinu, OIB 17982383322, Modrići I Ulica 7, 23235 Vrsi</derivirana_varijabla>
  </DomainObject.Predmet.ProtustrankaFormatedWithAdressOIB>
  <DomainObject.Predmet.ProtustrankaWithAdress>
    <izvorni_sadrzaj>VIKTORIA &amp; VIKTORIA j.d.o.o. za pekarstvo i trgovinu Modrići I Ulica 7, 23235 Vrsi</izvorni_sadrzaj>
    <derivirana_varijabla naziv="DomainObject.Predmet.ProtustrankaWithAdress_1">VIKTORIA &amp; VIKTORIA j.d.o.o. za pekarstvo i trgovinu Modrići I Ulica 7, 23235 Vrsi</derivirana_varijabla>
  </DomainObject.Predmet.ProtustrankaWithAdress>
  <DomainObject.Predmet.ProtustrankaWithAdressOIB>
    <izvorni_sadrzaj>VIKTORIA &amp; VIKTORIA j.d.o.o. za pekarstvo i trgovinu, OIB 17982383322, Modrići I Ulica 7, 23235 Vrsi</izvorni_sadrzaj>
    <derivirana_varijabla naziv="DomainObject.Predmet.ProtustrankaWithAdressOIB_1">VIKTORIA &amp; VIKTORIA j.d.o.o. za pekarstvo i trgovinu, OIB 17982383322, Modrići I Ulica 7, 23235 Vrsi</derivirana_varijabla>
  </DomainObject.Predmet.ProtustrankaWithAdressOIB>
  <DomainObject.Predmet.ProtustrankaNazivFormated>
    <izvorni_sadrzaj>VIKTORIA &amp; VIKTORIA j.d.o.o. za pekarstvo i trgovinu</izvorni_sadrzaj>
    <derivirana_varijabla naziv="DomainObject.Predmet.ProtustrankaNazivFormated_1">VIKTORIA &amp; VIKTORIA j.d.o.o. za pekarstvo i trgovinu</derivirana_varijabla>
  </DomainObject.Predmet.ProtustrankaNazivFormated>
  <DomainObject.Predmet.ProtustrankaNazivFormatedOIB>
    <izvorni_sadrzaj>VIKTORIA &amp; VIKTORIA j.d.o.o. za pekarstvo i trgovinu, OIB 17982383322</izvorni_sadrzaj>
    <derivirana_varijabla naziv="DomainObject.Predmet.ProtustrankaNazivFormatedOIB_1">VIKTORIA &amp; VIKTORIA j.d.o.o. za pekarstvo i trgovinu, OIB 17982383322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VIKTORIA &amp; VIKTORIA j.d.o.o. za pekarstvo i trgovinu</item>
    </izvorni_sadrzaj>
    <derivirana_varijabla naziv="DomainObject.Predmet.ProtuStrankaListFormated_1">
      <item>VIKTORIA &amp; VIKTORIA j.d.o.o. za pekarstvo i trgovinu</item>
    </derivirana_varijabla>
  </DomainObject.Predmet.ProtuStrankaListFormated>
  <DomainObject.Predmet.ProtuStrankaListFormatedOIB>
    <izvorni_sadrzaj>
      <item>VIKTORIA &amp; VIKTORIA j.d.o.o. za pekarstvo i trgovinu, OIB 17982383322</item>
    </izvorni_sadrzaj>
    <derivirana_varijabla naziv="DomainObject.Predmet.ProtuStrankaListFormatedOIB_1">
      <item>VIKTORIA &amp; VIKTORIA j.d.o.o. za pekarstvo i trgovinu, OIB 17982383322</item>
    </derivirana_varijabla>
  </DomainObject.Predmet.ProtuStrankaListFormatedOIB>
  <DomainObject.Predmet.ProtuStrankaListFormatedWithAdress>
    <izvorni_sadrzaj>
      <item>VIKTORIA &amp; VIKTORIA j.d.o.o. za pekarstvo i trgovinu, Modrići I Ulica 7, 23235 Vrsi</item>
    </izvorni_sadrzaj>
    <derivirana_varijabla naziv="DomainObject.Predmet.ProtuStrankaListFormatedWithAdress_1">
      <item>VIKTORIA &amp; VIKTORIA j.d.o.o. za pekarstvo i trgovinu, Modrići I Ulica 7, 23235 Vrsi</item>
    </derivirana_varijabla>
  </DomainObject.Predmet.ProtuStrankaListFormatedWithAdress>
  <DomainObject.Predmet.ProtuStrankaListFormatedWithAdressOIB>
    <izvorni_sadrzaj>
      <item>VIKTORIA &amp; VIKTORIA j.d.o.o. za pekarstvo i trgovinu, OIB 17982383322, Modrići I Ulica 7, 23235 Vrsi</item>
    </izvorni_sadrzaj>
    <derivirana_varijabla naziv="DomainObject.Predmet.ProtuStrankaListFormatedWithAdressOIB_1">
      <item>VIKTORIA &amp; VIKTORIA j.d.o.o. za pekarstvo i trgovinu, OIB 17982383322, Modrići I Ulica 7, 23235 Vrsi</item>
    </derivirana_varijabla>
  </DomainObject.Predmet.ProtuStrankaListFormatedWithAdressOIB>
  <DomainObject.Predmet.ProtuStrankaListNazivFormated>
    <izvorni_sadrzaj>
      <item>VIKTORIA &amp; VIKTORIA j.d.o.o. za pekarstvo i trgovinu</item>
    </izvorni_sadrzaj>
    <derivirana_varijabla naziv="DomainObject.Predmet.ProtuStrankaListNazivFormated_1">
      <item>VIKTORIA &amp; VIKTORIA j.d.o.o. za pekarstvo i trgovinu</item>
    </derivirana_varijabla>
  </DomainObject.Predmet.ProtuStrankaListNazivFormated>
  <DomainObject.Predmet.ProtuStrankaListNazivFormatedOIB>
    <izvorni_sadrzaj>
      <item>VIKTORIA &amp; VIKTORIA j.d.o.o. za pekarstvo i trgovinu, OIB 17982383322</item>
    </izvorni_sadrzaj>
    <derivirana_varijabla naziv="DomainObject.Predmet.ProtuStrankaListNazivFormatedOIB_1">
      <item>VIKTORIA &amp; VIKTORIA j.d.o.o. za pekarstvo i trgovinu, OIB 17982383322</item>
    </derivirana_varijabla>
  </DomainObject.Predmet.ProtuStrankaListNazivFormatedOIB>
  <DomainObject.Predmet.OstaliListFormated>
    <izvorni_sadrzaj>
      <item>Vera Caban</item>
    </izvorni_sadrzaj>
    <derivirana_varijabla naziv="DomainObject.Predmet.OstaliListFormated_1">
      <item>Vera Caban</item>
    </derivirana_varijabla>
  </DomainObject.Predmet.OstaliListFormated>
  <DomainObject.Predmet.OstaliListFormatedOIB>
    <izvorni_sadrzaj>
      <item>Vera Caban, OIB 21747321444</item>
    </izvorni_sadrzaj>
    <derivirana_varijabla naziv="DomainObject.Predmet.OstaliListFormatedOIB_1">
      <item>Vera Caban, OIB 21747321444</item>
    </derivirana_varijabla>
  </DomainObject.Predmet.OstaliListFormatedOIB>
  <DomainObject.Predmet.OstaliListFormatedWithAdress>
    <izvorni_sadrzaj>
      <item>Vera Caban, Modrići I Ulica 7, 23235 Vrsi</item>
    </izvorni_sadrzaj>
    <derivirana_varijabla naziv="DomainObject.Predmet.OstaliListFormatedWithAdress_1">
      <item>Vera Caban, Modrići I Ulica 7, 23235 Vrsi</item>
    </derivirana_varijabla>
  </DomainObject.Predmet.OstaliListFormatedWithAdress>
  <DomainObject.Predmet.OstaliListFormatedWithAdressOIB>
    <izvorni_sadrzaj>
      <item>Vera Caban, OIB 21747321444, Modrići I Ulica 7, 23235 Vrsi</item>
    </izvorni_sadrzaj>
    <derivirana_varijabla naziv="DomainObject.Predmet.OstaliListFormatedWithAdressOIB_1">
      <item>Vera Caban, OIB 21747321444, Modrići I Ulica 7, 23235 Vrsi</item>
    </derivirana_varijabla>
  </DomainObject.Predmet.OstaliListFormatedWithAdressOIB>
  <DomainObject.Predmet.OstaliListNazivFormated>
    <izvorni_sadrzaj>
      <item>Vera Caban</item>
    </izvorni_sadrzaj>
    <derivirana_varijabla naziv="DomainObject.Predmet.OstaliListNazivFormated_1">
      <item>Vera Caban</item>
    </derivirana_varijabla>
  </DomainObject.Predmet.OstaliListNazivFormated>
  <DomainObject.Predmet.OstaliListNazivFormatedOIB>
    <izvorni_sadrzaj>
      <item>Vera Caban, OIB 21747321444</item>
    </izvorni_sadrzaj>
    <derivirana_varijabla naziv="DomainObject.Predmet.OstaliListNazivFormatedOIB_1">
      <item>Vera Caban, OIB 21747321444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2020.</izvorni_sadrzaj>
    <derivirana_varijabla naziv="DomainObject.Datum_1">23. rujna 2020.</derivirana_varijabla>
  </DomainObject.Datum>
  <DomainObject.PoslovniBrojDokumenta>
    <izvorni_sadrzaj>St-134/2020-11</izvorni_sadrzaj>
    <derivirana_varijabla naziv="DomainObject.PoslovniBrojDokumenta_1">St-134/2020-11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VIKTORIA &amp; VIKTORIA j.d.o.o. za pekarstvo i trgovinu</izvorni_sadrzaj>
    <derivirana_varijabla naziv="DomainObject.Predmet.ProtustrankaIDrugi_1">VIKTORIA &amp; VIKTORIA j.d.o.o. za pekarstvo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VIKTORIA &amp; VIKTORIA j.d.o.o. za pekarstvo i trgovinu, OIB 17982383322, Modrići I Ulica 7, 23235 Vrsi</izvorni_sadrzaj>
    <derivirana_varijabla naziv="DomainObject.Predmet.ProtustrankaIDrugiAdressOIB_1">VIKTORIA &amp; VIKTORIA j.d.o.o. za pekarstvo i trgovinu, OIB 17982383322, Modrići I Ulica 7,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VIKTORIA &amp; VIKTORIA j.d.o.o. za pekarstvo i trgovinu</item>
      <item>Financijska agencija</item>
      <item>Vera Caban</item>
    </izvorni_sadrzaj>
    <derivirana_varijabla naziv="DomainObject.Predmet.SudioniciListNaziv_1">
      <item>VIKTORIA &amp; VIKTORIA j.d.o.o. za pekarstvo i trgovinu</item>
      <item>Financijska agencija</item>
      <item>Vera Caban</item>
    </derivirana_varijabla>
  </DomainObject.Predmet.SudioniciListNaziv>
  <DomainObject.Predmet.SudioniciListAdressOIB>
    <izvorni_sadrzaj>
      <item>VIKTORIA &amp; VIKTORIA j.d.o.o. za pekarstvo i trgovinu, OIB 17982383322, Modrići I Ulica 7,23235 Vrsi</item>
      <item>Financijska agencija, OIB 85821130368, IVANA DANILA 4,23000 Zadar</item>
      <item>Vera Caban, OIB 21747321444, Modrići I Ulica 7,23235 Vrsi</item>
    </izvorni_sadrzaj>
    <derivirana_varijabla naziv="DomainObject.Predmet.SudioniciListAdressOIB_1">
      <item>VIKTORIA &amp; VIKTORIA j.d.o.o. za pekarstvo i trgovinu, OIB 17982383322, Modrići I Ulica 7,23235 Vrsi</item>
      <item>Financijska agencija, OIB 85821130368, IVANA DANILA 4,23000 Zadar</item>
      <item>Vera Caban, OIB 21747321444, Modrići I Ulica 7,23235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17982383322</item>
      <item>, OIB 85821130368</item>
      <item>, OIB 21747321444</item>
    </izvorni_sadrzaj>
    <derivirana_varijabla naziv="DomainObject.Predmet.SudioniciListNazivOIB_1">
      <item>, OIB 17982383322</item>
      <item>, OIB 85821130368</item>
      <item>, OIB 21747321444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Morosavljević, OIB 44738891644, Težačka 5A, 22243 Murter</item>
    </izvorni_sadrzaj>
    <derivirana_varijabla naziv="DomainObject.Predmet.StecajniUpraviteljiListAddressOIB_1">
      <item>Ivan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2020.</izvorni_sadrzaj>
    <derivirana_varijabla naziv="DomainObject.Predmet.DatumPocetkaProcesa_1">26.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120</properties:Words>
  <properties:Characters>631</properties:Characters>
  <properties:Lines>42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2020-09-22T12:18:00Z</dcterms:created>
  <dc:creator>Ardena Bajlo</dc:creator>
  <cp:lastModifiedBy>Ante Rubelj</cp:lastModifiedBy>
  <cp:lastPrinted>2019-10-10T06:56:00Z</cp:lastPrinted>
  <dcterms:modified xmlns:xsi="http://www.w3.org/2001/XMLSchema-instance" xsi:type="dcterms:W3CDTF">2020-09-23T11:02:00Z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St-134/2020-11 / Zapisnik - Ročište radi izjašnjenja o prijedlogu za otvaranje steč.post (1 St-134-2020-povodom prijedloga za otvaranje stečaja-23.9.20.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